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5504C" w14:textId="1EAF9D62" w:rsidR="005F6D7D" w:rsidRDefault="008068A3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85504D" wp14:editId="4C85504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208292460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C855059" w14:textId="77777777" w:rsidR="005F6D7D" w:rsidRDefault="005F6D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C8550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4C855059" w14:textId="77777777" w:rsidR="005F6D7D" w:rsidRDefault="005F6D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 xml:space="preserve"> </w:t>
      </w:r>
    </w:p>
    <w:p w14:paraId="4C85504D" w14:textId="61763C34" w:rsidR="005F6D7D" w:rsidRDefault="008068A3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</w:t>
      </w:r>
      <w:r w:rsidR="00BB3D61">
        <w:rPr>
          <w:b/>
          <w:color w:val="000000"/>
          <w:szCs w:val="22"/>
          <w:lang w:val="es-ES"/>
        </w:rPr>
        <w:t>1</w:t>
      </w:r>
      <w:r>
        <w:rPr>
          <w:b/>
          <w:color w:val="000000"/>
          <w:szCs w:val="22"/>
          <w:lang w:val="es-ES"/>
        </w:rPr>
        <w:t xml:space="preserve"> – VINCULACIÓN DE PERSONAS CON</w:t>
      </w:r>
      <w:r w:rsidR="006D3398">
        <w:rPr>
          <w:b/>
          <w:color w:val="000000"/>
          <w:szCs w:val="22"/>
          <w:lang w:val="es-ES"/>
        </w:rPr>
        <w:t xml:space="preserve"> </w:t>
      </w:r>
      <w:r>
        <w:rPr>
          <w:b/>
          <w:color w:val="000000"/>
          <w:szCs w:val="22"/>
          <w:lang w:val="es-ES"/>
        </w:rPr>
        <w:t>DISCAPACIDAD</w:t>
      </w:r>
    </w:p>
    <w:p w14:paraId="4C85504E" w14:textId="77777777" w:rsidR="005F6D7D" w:rsidRDefault="005F6D7D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</w:p>
    <w:p w14:paraId="4C85504F" w14:textId="77777777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Señores</w:t>
      </w:r>
    </w:p>
    <w:p w14:paraId="4C855050" w14:textId="7404E082" w:rsidR="005F6D7D" w:rsidRDefault="008068A3">
      <w:pPr>
        <w:pStyle w:val="InviasNormal"/>
        <w:spacing w:before="0" w:after="0" w:line="276" w:lineRule="auto"/>
        <w:outlineLvl w:val="0"/>
        <w:rPr>
          <w:b/>
          <w:color w:val="000000"/>
          <w:szCs w:val="22"/>
        </w:rPr>
      </w:pPr>
      <w:r>
        <w:rPr>
          <w:b/>
          <w:color w:val="000000"/>
          <w:szCs w:val="22"/>
        </w:rPr>
        <w:t>EMPRESA NACIONAL PROMOTORA DEL DESARROLLO TERRITORIAL</w:t>
      </w:r>
      <w:r w:rsidR="00861CF4">
        <w:rPr>
          <w:b/>
          <w:color w:val="000000"/>
          <w:szCs w:val="22"/>
        </w:rPr>
        <w:t xml:space="preserve"> S.A.</w:t>
      </w:r>
    </w:p>
    <w:p w14:paraId="4C855051" w14:textId="34792991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ENTerritorio</w:t>
      </w:r>
      <w:r w:rsidR="00861CF4">
        <w:rPr>
          <w:color w:val="000000"/>
          <w:szCs w:val="22"/>
        </w:rPr>
        <w:t xml:space="preserve"> S.A.</w:t>
      </w:r>
    </w:p>
    <w:p w14:paraId="4C855052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Calle 26 No 13 -19.</w:t>
      </w:r>
    </w:p>
    <w:p w14:paraId="4C855053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Bogotá D.C.</w:t>
      </w:r>
    </w:p>
    <w:p w14:paraId="4C855054" w14:textId="77777777" w:rsidR="005F6D7D" w:rsidRDefault="008068A3">
      <w:pPr>
        <w:pStyle w:val="InviasNormal"/>
        <w:spacing w:before="0" w:after="10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Colombia</w:t>
      </w:r>
    </w:p>
    <w:p w14:paraId="1B32E894" w14:textId="77777777" w:rsidR="00867D71" w:rsidRPr="00867D71" w:rsidRDefault="00867D71" w:rsidP="00867D71">
      <w:pPr>
        <w:widowControl w:val="0"/>
        <w:autoSpaceDE w:val="0"/>
        <w:spacing w:before="32" w:after="0"/>
        <w:ind w:right="1061"/>
        <w:jc w:val="both"/>
        <w:rPr>
          <w:rFonts w:eastAsia="Times New Roman"/>
          <w:b/>
          <w:color w:val="000000"/>
          <w:sz w:val="20"/>
          <w:szCs w:val="22"/>
          <w:lang w:eastAsia="es-ES"/>
        </w:rPr>
      </w:pPr>
      <w:bookmarkStart w:id="0" w:name="_Hlk511125131"/>
      <w:r w:rsidRPr="00867D71">
        <w:rPr>
          <w:rFonts w:eastAsia="Times New Roman"/>
          <w:b/>
          <w:color w:val="000000"/>
          <w:sz w:val="20"/>
          <w:szCs w:val="22"/>
          <w:lang w:eastAsia="es-ES"/>
        </w:rPr>
        <w:t>Referencia:</w:t>
      </w:r>
      <w:r w:rsidRPr="00867D71">
        <w:rPr>
          <w:rFonts w:eastAsia="Times New Roman"/>
          <w:b/>
          <w:color w:val="000000"/>
          <w:sz w:val="20"/>
          <w:szCs w:val="22"/>
          <w:lang w:eastAsia="es-ES"/>
        </w:rPr>
        <w:tab/>
        <w:t xml:space="preserve">INA-031-2026 </w:t>
      </w:r>
    </w:p>
    <w:p w14:paraId="0B1130E3" w14:textId="77777777" w:rsidR="00867D71" w:rsidRPr="00867D71" w:rsidRDefault="00867D71" w:rsidP="00867D71">
      <w:pPr>
        <w:widowControl w:val="0"/>
        <w:autoSpaceDE w:val="0"/>
        <w:spacing w:before="32" w:after="0"/>
        <w:ind w:right="1061"/>
        <w:jc w:val="both"/>
        <w:rPr>
          <w:rFonts w:eastAsia="Times New Roman"/>
          <w:b/>
          <w:color w:val="000000"/>
          <w:sz w:val="20"/>
          <w:szCs w:val="22"/>
          <w:lang w:eastAsia="es-ES"/>
        </w:rPr>
      </w:pPr>
    </w:p>
    <w:p w14:paraId="6ED8AC77" w14:textId="1D10E567" w:rsidR="00CE1BC1" w:rsidRDefault="00867D71" w:rsidP="00867D71">
      <w:pPr>
        <w:widowControl w:val="0"/>
        <w:autoSpaceDE w:val="0"/>
        <w:spacing w:before="32" w:after="0"/>
        <w:ind w:right="1061"/>
        <w:jc w:val="both"/>
        <w:rPr>
          <w:rFonts w:eastAsia="Times New Roman"/>
          <w:b/>
          <w:color w:val="000000"/>
          <w:sz w:val="20"/>
          <w:szCs w:val="22"/>
          <w:lang w:eastAsia="es-ES"/>
        </w:rPr>
      </w:pPr>
      <w:r w:rsidRPr="00867D71">
        <w:rPr>
          <w:rFonts w:eastAsia="Times New Roman"/>
          <w:b/>
          <w:color w:val="000000"/>
          <w:sz w:val="20"/>
          <w:szCs w:val="22"/>
          <w:lang w:eastAsia="es-ES"/>
        </w:rPr>
        <w:t xml:space="preserve">Objeto: </w:t>
      </w:r>
      <w:r w:rsidRPr="00867D71">
        <w:rPr>
          <w:rFonts w:eastAsia="Times New Roman"/>
          <w:b/>
          <w:color w:val="000000"/>
          <w:sz w:val="20"/>
          <w:szCs w:val="22"/>
          <w:lang w:eastAsia="es-ES"/>
        </w:rPr>
        <w:tab/>
      </w:r>
      <w:r w:rsidRPr="00867D71">
        <w:rPr>
          <w:rFonts w:eastAsia="Times New Roman"/>
          <w:b/>
          <w:color w:val="000000"/>
          <w:sz w:val="20"/>
          <w:szCs w:val="22"/>
          <w:lang w:eastAsia="es-ES"/>
        </w:rPr>
        <w:tab/>
        <w:t>CHEQUEO, VALIDACIÓN DE PROTOTIPOS Y DIAGNÓSTICO, CONCERTACIÓN, INTERVENCIÓN Y GESTIÓN SOCIAL PARA LA EJECUCIÓN DE LA SEXTA ORDEN DE TRABAJO PARA EL DESARROLLO DE CONEXIONES INTRADOMICILIARIAS DE AGUA POTABLE Y SANEAMIENTO BÁSICO.</w:t>
      </w:r>
    </w:p>
    <w:p w14:paraId="2C3D6E7F" w14:textId="77777777" w:rsidR="00867D71" w:rsidRDefault="00867D71" w:rsidP="00867D71">
      <w:pPr>
        <w:widowControl w:val="0"/>
        <w:autoSpaceDE w:val="0"/>
        <w:spacing w:before="32" w:after="0"/>
        <w:ind w:right="1061"/>
        <w:jc w:val="both"/>
        <w:rPr>
          <w:rFonts w:cs="Arial"/>
          <w:b/>
          <w:bCs/>
        </w:rPr>
      </w:pPr>
    </w:p>
    <w:p w14:paraId="4C855059" w14:textId="77777777" w:rsidR="005F6D7D" w:rsidRDefault="008068A3">
      <w:pPr>
        <w:widowControl w:val="0"/>
        <w:autoSpaceDE w:val="0"/>
        <w:spacing w:before="32" w:after="0"/>
        <w:ind w:right="1061"/>
        <w:jc w:val="both"/>
      </w:pPr>
      <w:r>
        <w:rPr>
          <w:rFonts w:cs="Arial"/>
          <w:b/>
          <w:bCs/>
        </w:rPr>
        <w:t>LOTE No.:</w:t>
      </w:r>
      <w:r>
        <w:rPr>
          <w:rFonts w:cs="Arial"/>
        </w:rPr>
        <w:t xml:space="preserve"> (</w:t>
      </w:r>
      <w:r>
        <w:rPr>
          <w:rFonts w:cs="Arial"/>
          <w:i/>
          <w:iCs/>
        </w:rPr>
        <w:t>Indicar el Lote o Lotes a los cuales presenta la oferta cuando aplique</w:t>
      </w:r>
      <w:r>
        <w:rPr>
          <w:rFonts w:cs="Arial"/>
        </w:rPr>
        <w:t>)</w:t>
      </w:r>
    </w:p>
    <w:p w14:paraId="4C85505A" w14:textId="77777777" w:rsidR="005F6D7D" w:rsidRDefault="005F6D7D">
      <w:pPr>
        <w:widowControl w:val="0"/>
        <w:autoSpaceDE w:val="0"/>
        <w:spacing w:before="32" w:after="0"/>
        <w:ind w:right="1061"/>
        <w:jc w:val="both"/>
        <w:rPr>
          <w:rFonts w:cs="Arial"/>
        </w:rPr>
      </w:pPr>
    </w:p>
    <w:p w14:paraId="4C85505B" w14:textId="77777777" w:rsidR="005F6D7D" w:rsidRDefault="008068A3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0"/>
    </w:p>
    <w:p w14:paraId="4C85505C" w14:textId="77777777" w:rsidR="005F6D7D" w:rsidRDefault="008068A3">
      <w:pPr>
        <w:jc w:val="both"/>
      </w:pPr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5F6D7D" w14:paraId="4C85505F" w14:textId="77777777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D" w14:textId="77777777" w:rsidR="005F6D7D" w:rsidRDefault="008068A3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E" w14:textId="77777777" w:rsidR="005F6D7D" w:rsidRDefault="008068A3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 w:rsidR="0018314A">
              <w:fldChar w:fldCharType="separate"/>
            </w:r>
            <w:r>
              <w:fldChar w:fldCharType="end"/>
            </w:r>
          </w:p>
        </w:tc>
      </w:tr>
      <w:tr w:rsidR="005F6D7D" w14:paraId="4C855062" w14:textId="77777777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0" w14:textId="77777777" w:rsidR="005F6D7D" w:rsidRDefault="005F6D7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1" w14:textId="77777777" w:rsidR="005F6D7D" w:rsidRDefault="005F6D7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4C855063" w14:textId="77777777" w:rsidR="005F6D7D" w:rsidRDefault="005F6D7D">
      <w:pPr>
        <w:spacing w:after="0"/>
        <w:jc w:val="both"/>
        <w:rPr>
          <w:rFonts w:cs="Arial"/>
          <w:color w:val="3B3838"/>
          <w:szCs w:val="20"/>
        </w:rPr>
      </w:pPr>
    </w:p>
    <w:p w14:paraId="4C855064" w14:textId="77777777" w:rsidR="005F6D7D" w:rsidRDefault="008068A3">
      <w:pPr>
        <w:spacing w:after="0"/>
        <w:jc w:val="both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4C855065" w14:textId="77777777" w:rsidR="005F6D7D" w:rsidRDefault="008068A3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</w:t>
      </w:r>
      <w:proofErr w:type="spellStart"/>
      <w:r>
        <w:rPr>
          <w:rFonts w:cs="Arial"/>
          <w:color w:val="auto"/>
          <w:sz w:val="22"/>
        </w:rPr>
        <w:t>de</w:t>
      </w:r>
      <w:proofErr w:type="spellEnd"/>
      <w:r>
        <w:rPr>
          <w:rFonts w:cs="Arial"/>
          <w:color w:val="auto"/>
          <w:sz w:val="22"/>
        </w:rPr>
        <w:t xml:space="preserve">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4C855066" w14:textId="77777777" w:rsidR="005F6D7D" w:rsidRDefault="005F6D7D">
      <w:pPr>
        <w:spacing w:after="0"/>
        <w:jc w:val="both"/>
        <w:rPr>
          <w:rFonts w:cs="Arial"/>
          <w:b/>
          <w:szCs w:val="20"/>
        </w:rPr>
      </w:pPr>
    </w:p>
    <w:p w14:paraId="4C855067" w14:textId="77777777" w:rsidR="005F6D7D" w:rsidRDefault="008068A3">
      <w:pPr>
        <w:spacing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4C855068" w14:textId="77777777" w:rsidR="005F6D7D" w:rsidRDefault="008068A3">
      <w:pPr>
        <w:spacing w:after="0"/>
        <w:jc w:val="both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C855069" w14:textId="77777777" w:rsidR="005F6D7D" w:rsidRDefault="005F6D7D">
      <w:pPr>
        <w:jc w:val="both"/>
      </w:pPr>
    </w:p>
    <w:p w14:paraId="4C85506A" w14:textId="77777777" w:rsidR="005F6D7D" w:rsidRDefault="005F6D7D">
      <w:pPr>
        <w:pStyle w:val="InviasNormal"/>
        <w:spacing w:after="120"/>
        <w:jc w:val="left"/>
        <w:outlineLvl w:val="0"/>
        <w:rPr>
          <w:b/>
          <w:szCs w:val="20"/>
        </w:rPr>
      </w:pPr>
    </w:p>
    <w:sectPr w:rsidR="005F6D7D">
      <w:headerReference w:type="default" r:id="rId7"/>
      <w:footerReference w:type="default" r:id="rId8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ED00E" w14:textId="77777777" w:rsidR="0018314A" w:rsidRDefault="0018314A">
      <w:pPr>
        <w:spacing w:after="0"/>
      </w:pPr>
      <w:r>
        <w:separator/>
      </w:r>
    </w:p>
  </w:endnote>
  <w:endnote w:type="continuationSeparator" w:id="0">
    <w:p w14:paraId="200D814A" w14:textId="77777777" w:rsidR="0018314A" w:rsidRDefault="001831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altName w:val="Cambria"/>
    <w:charset w:val="00"/>
    <w:family w:val="roman"/>
    <w:pitch w:val="default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5505C" w14:textId="77777777" w:rsidR="00013A1A" w:rsidRDefault="008068A3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4516332A" w14:textId="77777777" w:rsidR="00721698" w:rsidRDefault="00721698" w:rsidP="00721698">
    <w:pPr>
      <w:pStyle w:val="Piedepgina"/>
    </w:pPr>
    <w:bookmarkStart w:id="1" w:name="_Hlk115968623"/>
    <w:r>
      <w:rPr>
        <w:noProof/>
      </w:rPr>
      <w:drawing>
        <wp:anchor distT="0" distB="0" distL="114300" distR="114300" simplePos="0" relativeHeight="251665408" behindDoc="0" locked="0" layoutInCell="1" allowOverlap="1" wp14:anchorId="3121EB17" wp14:editId="7D44A652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DAD973E" wp14:editId="178FFE51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E8FDCE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721698" w14:paraId="12AA435A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FB59E28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58164CE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00531D8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255DA72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721698" w14:paraId="46832B53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E67F4E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DAEA23D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1F92BBE7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5B3F5A2B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287307E0" w14:textId="77777777" w:rsidR="00721698" w:rsidRDefault="00721698" w:rsidP="00721698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001F790" w14:textId="77777777" w:rsidR="00721698" w:rsidRDefault="00721698" w:rsidP="00721698">
          <w:pPr>
            <w:pStyle w:val="Piedepgina"/>
            <w:contextualSpacing/>
          </w:pPr>
        </w:p>
      </w:tc>
    </w:tr>
    <w:bookmarkEnd w:id="1"/>
  </w:tbl>
  <w:p w14:paraId="4C85506B" w14:textId="77777777" w:rsidR="00013A1A" w:rsidRPr="00721698" w:rsidRDefault="00013A1A">
    <w:pPr>
      <w:pStyle w:val="Piedepgina"/>
      <w:rPr>
        <w:rFonts w:ascii="Arial Narrow" w:hAnsi="Arial Narrow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B3697" w14:textId="77777777" w:rsidR="0018314A" w:rsidRDefault="0018314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05143BA" w14:textId="77777777" w:rsidR="0018314A" w:rsidRDefault="001831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246EED" w14:paraId="4C855059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7" w14:textId="44E64B41" w:rsidR="00013A1A" w:rsidRDefault="00013A1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8" w14:textId="77777777" w:rsidR="00013A1A" w:rsidRDefault="00013A1A">
          <w:pPr>
            <w:pStyle w:val="Encabezado"/>
          </w:pPr>
        </w:p>
      </w:tc>
    </w:tr>
  </w:tbl>
  <w:p w14:paraId="4C85505A" w14:textId="45EF9764" w:rsidR="00013A1A" w:rsidRDefault="004B622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38FAF4C" wp14:editId="2094AAB7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220B"/>
    <w:multiLevelType w:val="multilevel"/>
    <w:tmpl w:val="7956480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DB333CD"/>
    <w:multiLevelType w:val="multilevel"/>
    <w:tmpl w:val="F81A8CB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3A84B5D"/>
    <w:multiLevelType w:val="multilevel"/>
    <w:tmpl w:val="01489BD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7B951EA"/>
    <w:multiLevelType w:val="multilevel"/>
    <w:tmpl w:val="73783AD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19A87CF9"/>
    <w:multiLevelType w:val="multilevel"/>
    <w:tmpl w:val="3B1AD74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1D126420"/>
    <w:multiLevelType w:val="multilevel"/>
    <w:tmpl w:val="DE90D3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1F2F0B3A"/>
    <w:multiLevelType w:val="multilevel"/>
    <w:tmpl w:val="DDB4E70C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BD53619"/>
    <w:multiLevelType w:val="multilevel"/>
    <w:tmpl w:val="1B94718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1653F87"/>
    <w:multiLevelType w:val="multilevel"/>
    <w:tmpl w:val="9A565E9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9" w15:restartNumberingAfterBreak="0">
    <w:nsid w:val="37CC4CE7"/>
    <w:multiLevelType w:val="multilevel"/>
    <w:tmpl w:val="1E48F2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A480CD1"/>
    <w:multiLevelType w:val="multilevel"/>
    <w:tmpl w:val="9FFE5D1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5187D9C"/>
    <w:multiLevelType w:val="multilevel"/>
    <w:tmpl w:val="2C529CEE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08D026C"/>
    <w:multiLevelType w:val="multilevel"/>
    <w:tmpl w:val="347CD5B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26C32D6"/>
    <w:multiLevelType w:val="multilevel"/>
    <w:tmpl w:val="138C262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38718BD"/>
    <w:multiLevelType w:val="multilevel"/>
    <w:tmpl w:val="899E0FA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B044FD7"/>
    <w:multiLevelType w:val="multilevel"/>
    <w:tmpl w:val="7BDE5A1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E8B0BAF"/>
    <w:multiLevelType w:val="multilevel"/>
    <w:tmpl w:val="CD0CD1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69B731F"/>
    <w:multiLevelType w:val="multilevel"/>
    <w:tmpl w:val="753ABF2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79F6532"/>
    <w:multiLevelType w:val="multilevel"/>
    <w:tmpl w:val="DFE633C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2"/>
  </w:num>
  <w:num w:numId="5">
    <w:abstractNumId w:val="14"/>
  </w:num>
  <w:num w:numId="6">
    <w:abstractNumId w:val="16"/>
  </w:num>
  <w:num w:numId="7">
    <w:abstractNumId w:val="9"/>
  </w:num>
  <w:num w:numId="8">
    <w:abstractNumId w:val="18"/>
  </w:num>
  <w:num w:numId="9">
    <w:abstractNumId w:val="10"/>
  </w:num>
  <w:num w:numId="10">
    <w:abstractNumId w:val="17"/>
  </w:num>
  <w:num w:numId="11">
    <w:abstractNumId w:val="0"/>
  </w:num>
  <w:num w:numId="12">
    <w:abstractNumId w:val="5"/>
  </w:num>
  <w:num w:numId="13">
    <w:abstractNumId w:val="1"/>
  </w:num>
  <w:num w:numId="14">
    <w:abstractNumId w:val="13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7D"/>
    <w:rsid w:val="00013A1A"/>
    <w:rsid w:val="000616EB"/>
    <w:rsid w:val="000A0C82"/>
    <w:rsid w:val="00101ADA"/>
    <w:rsid w:val="001812DD"/>
    <w:rsid w:val="0018314A"/>
    <w:rsid w:val="001E5B59"/>
    <w:rsid w:val="002D3212"/>
    <w:rsid w:val="00413929"/>
    <w:rsid w:val="004B6226"/>
    <w:rsid w:val="00552DF5"/>
    <w:rsid w:val="005F6D7D"/>
    <w:rsid w:val="006635FF"/>
    <w:rsid w:val="00666068"/>
    <w:rsid w:val="006A695F"/>
    <w:rsid w:val="006D3398"/>
    <w:rsid w:val="00721698"/>
    <w:rsid w:val="007E2CFE"/>
    <w:rsid w:val="008068A3"/>
    <w:rsid w:val="00861CF4"/>
    <w:rsid w:val="00867D71"/>
    <w:rsid w:val="008950F1"/>
    <w:rsid w:val="008A16A4"/>
    <w:rsid w:val="009526D8"/>
    <w:rsid w:val="009733A6"/>
    <w:rsid w:val="00A32C0E"/>
    <w:rsid w:val="00AC0AFE"/>
    <w:rsid w:val="00B1124E"/>
    <w:rsid w:val="00B81396"/>
    <w:rsid w:val="00BB3D61"/>
    <w:rsid w:val="00C243BA"/>
    <w:rsid w:val="00CE1BC1"/>
    <w:rsid w:val="00D26490"/>
    <w:rsid w:val="00D4318F"/>
    <w:rsid w:val="00EC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504C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cruz\Document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5</TotalTime>
  <Pages>1</Pages>
  <Words>265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Michael Steven Castillo Viasus</cp:lastModifiedBy>
  <cp:revision>5</cp:revision>
  <cp:lastPrinted>2019-12-16T20:34:00Z</cp:lastPrinted>
  <dcterms:created xsi:type="dcterms:W3CDTF">2025-04-24T18:15:00Z</dcterms:created>
  <dcterms:modified xsi:type="dcterms:W3CDTF">2026-07-08T01:02:00Z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